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A655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A6558" w:rsidRPr="00BA6558">
        <w:rPr>
          <w:rFonts w:eastAsia="Arial"/>
          <w:b/>
          <w:kern w:val="3"/>
          <w:sz w:val="24"/>
          <w:szCs w:val="24"/>
          <w:lang w:eastAsia="zh-CN"/>
        </w:rPr>
        <w:t>г.Менделеевск, ул.Фомина, д.8</w:t>
      </w:r>
    </w:p>
    <w:p w:rsidR="00BA6558" w:rsidRDefault="00BA6558" w:rsidP="00BA655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30CF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BA6558" w:rsidRPr="00BA6558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A6558" w:rsidRPr="00BA6558">
        <w:rPr>
          <w:b/>
          <w:color w:val="000000"/>
          <w:kern w:val="3"/>
          <w:sz w:val="24"/>
          <w:szCs w:val="24"/>
          <w:lang w:eastAsia="zh-CN" w:bidi="hi-IN"/>
        </w:rPr>
        <w:t>9 944 901,32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A6558" w:rsidRPr="00BA6558">
        <w:rPr>
          <w:b/>
          <w:bCs/>
          <w:color w:val="000000"/>
          <w:kern w:val="3"/>
          <w:sz w:val="24"/>
          <w:szCs w:val="24"/>
          <w:lang w:eastAsia="zh-CN" w:bidi="hi-IN"/>
        </w:rPr>
        <w:t>363 000,00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A6558" w:rsidRPr="00BA6558">
        <w:rPr>
          <w:b/>
          <w:bCs/>
          <w:color w:val="000000"/>
          <w:kern w:val="3"/>
          <w:sz w:val="24"/>
          <w:szCs w:val="24"/>
          <w:lang w:eastAsia="zh-CN" w:bidi="hi-IN"/>
        </w:rPr>
        <w:t>121 000,00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30CF5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A6558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7D1D88-1E81-4377-8CB6-3CB76D00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65B34-82EF-40F7-A7AE-ED3C1A06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2024-06-19T08:35:00Z</dcterms:created>
  <dcterms:modified xsi:type="dcterms:W3CDTF">2024-07-01T11:02:00Z</dcterms:modified>
</cp:coreProperties>
</file>